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CE" w:rsidRPr="00BB2AB2" w:rsidRDefault="00C250CE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BB2AB2">
        <w:rPr>
          <w:rStyle w:val="FontStyle20"/>
          <w:sz w:val="24"/>
          <w:szCs w:val="24"/>
        </w:rPr>
        <w:t>ТЕХНОЛОГИЧЕСК</w:t>
      </w:r>
      <w:r>
        <w:rPr>
          <w:rStyle w:val="FontStyle20"/>
          <w:sz w:val="24"/>
          <w:szCs w:val="24"/>
        </w:rPr>
        <w:t>АЯ</w:t>
      </w:r>
      <w:r w:rsidRPr="00BB2AB2">
        <w:rPr>
          <w:rStyle w:val="FontStyle20"/>
          <w:sz w:val="24"/>
          <w:szCs w:val="24"/>
        </w:rPr>
        <w:t xml:space="preserve"> СХЕМ</w:t>
      </w:r>
      <w:r>
        <w:rPr>
          <w:rStyle w:val="FontStyle20"/>
          <w:sz w:val="24"/>
          <w:szCs w:val="24"/>
        </w:rPr>
        <w:t>А</w:t>
      </w:r>
    </w:p>
    <w:p w:rsidR="00C250CE" w:rsidRPr="00BB2AB2" w:rsidRDefault="00C250CE" w:rsidP="00640B7E">
      <w:pPr>
        <w:pStyle w:val="Style2"/>
        <w:widowControl/>
        <w:spacing w:line="240" w:lineRule="auto"/>
      </w:pPr>
      <w:r w:rsidRPr="00BB2AB2">
        <w:rPr>
          <w:rStyle w:val="FontStyle20"/>
          <w:sz w:val="24"/>
          <w:szCs w:val="24"/>
        </w:rPr>
        <w:t>по предоставлению муниципальной услуги:</w:t>
      </w:r>
      <w:r>
        <w:rPr>
          <w:rStyle w:val="FontStyle20"/>
          <w:sz w:val="24"/>
          <w:szCs w:val="24"/>
        </w:rPr>
        <w:t xml:space="preserve"> </w:t>
      </w:r>
      <w:r w:rsidRPr="00BB2AB2">
        <w:t>«Предоставление информации о деятельности органов местного самоуправления муниципального образования в Республике Карелия</w:t>
      </w:r>
      <w:r w:rsidRPr="00BB2AB2">
        <w:rPr>
          <w:rStyle w:val="FontStyle20"/>
          <w:sz w:val="24"/>
          <w:szCs w:val="24"/>
        </w:rPr>
        <w:t>».</w:t>
      </w:r>
    </w:p>
    <w:p w:rsidR="00C250CE" w:rsidRPr="00196CBF" w:rsidRDefault="00C250CE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C250CE" w:rsidRPr="004D6E54" w:rsidRDefault="00C250CE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C250CE" w:rsidRPr="004D6E54" w:rsidRDefault="00C250CE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4D6E54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C250CE" w:rsidRPr="0082348C" w:rsidRDefault="00C250CE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079"/>
      </w:tblGrid>
      <w:tr w:rsidR="00C250CE" w:rsidRPr="002D2B90" w:rsidTr="002D2B90">
        <w:trPr>
          <w:trHeight w:val="401"/>
        </w:trPr>
        <w:tc>
          <w:tcPr>
            <w:tcW w:w="817" w:type="dxa"/>
          </w:tcPr>
          <w:p w:rsidR="00C250CE" w:rsidRPr="002D2B90" w:rsidRDefault="00C250CE" w:rsidP="002D2B90">
            <w:pPr>
              <w:pStyle w:val="Style5"/>
              <w:widowControl/>
              <w:jc w:val="center"/>
              <w:rPr>
                <w:rStyle w:val="FontStyle20"/>
              </w:rPr>
            </w:pPr>
            <w:r w:rsidRPr="002D2B90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Параметр</w:t>
            </w:r>
          </w:p>
        </w:tc>
        <w:tc>
          <w:tcPr>
            <w:tcW w:w="8079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Значение параметра/состояние</w:t>
            </w:r>
          </w:p>
        </w:tc>
      </w:tr>
      <w:tr w:rsidR="00C250CE" w:rsidRPr="002D2B90" w:rsidTr="002D2B90">
        <w:trPr>
          <w:trHeight w:val="603"/>
        </w:trPr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C250CE" w:rsidRPr="002A57B1" w:rsidRDefault="00C250CE" w:rsidP="002477A9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C250CE" w:rsidRPr="002D2B90" w:rsidTr="002D2B90">
        <w:trPr>
          <w:trHeight w:val="535"/>
        </w:trPr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5"/>
              <w:widowControl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C250CE" w:rsidRPr="00431457" w:rsidRDefault="00C250CE" w:rsidP="002D2B90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431457">
              <w:rPr>
                <w:i/>
                <w:sz w:val="22"/>
                <w:szCs w:val="22"/>
                <w:shd w:val="clear" w:color="auto" w:fill="FFFFFF"/>
              </w:rPr>
              <w:t>1000100010000227370</w:t>
            </w:r>
          </w:p>
        </w:tc>
      </w:tr>
      <w:tr w:rsidR="00C250CE" w:rsidRPr="002D2B90" w:rsidTr="002D2B90"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5"/>
              <w:widowControl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C250CE" w:rsidRPr="002D2B90" w:rsidRDefault="00C250CE" w:rsidP="002D2B90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  <w:r w:rsidRPr="002D2B90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2D2B90"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5"/>
              <w:widowControl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C250CE" w:rsidRPr="002D2B90" w:rsidRDefault="00C250CE" w:rsidP="002D2B90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  <w:r w:rsidRPr="002D2B90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2D2B90">
        <w:trPr>
          <w:trHeight w:val="557"/>
        </w:trPr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5"/>
              <w:widowControl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C250CE" w:rsidRPr="00431457" w:rsidRDefault="00C250CE" w:rsidP="002D2B90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№ 164 от 28.07.2015 г.</w:t>
            </w:r>
          </w:p>
        </w:tc>
      </w:tr>
      <w:tr w:rsidR="00C250CE" w:rsidRPr="002D2B90" w:rsidTr="002D2B90">
        <w:trPr>
          <w:trHeight w:val="409"/>
        </w:trPr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5"/>
              <w:widowControl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Перечень «подуслуг»</w:t>
            </w:r>
          </w:p>
        </w:tc>
        <w:tc>
          <w:tcPr>
            <w:tcW w:w="8079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1.</w:t>
            </w:r>
            <w:r w:rsidRPr="002D2B90">
              <w:rPr>
                <w:sz w:val="18"/>
                <w:szCs w:val="18"/>
              </w:rPr>
              <w:t xml:space="preserve"> 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2D2B90">
        <w:trPr>
          <w:trHeight w:val="289"/>
        </w:trPr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2D2B90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2D2B90">
              <w:rPr>
                <w:rStyle w:val="FontStyle20"/>
              </w:rPr>
              <w:t>Способы оценки качества предоставления услуги:</w:t>
            </w:r>
          </w:p>
        </w:tc>
        <w:tc>
          <w:tcPr>
            <w:tcW w:w="8079" w:type="dxa"/>
          </w:tcPr>
          <w:p w:rsidR="00C250CE" w:rsidRPr="002A57B1" w:rsidRDefault="00C250CE" w:rsidP="002477A9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>, официальный сайт органа</w:t>
            </w:r>
          </w:p>
        </w:tc>
      </w:tr>
      <w:tr w:rsidR="00C250CE" w:rsidRPr="002D2B90" w:rsidTr="002D2B90"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C250CE" w:rsidRPr="002D2B90" w:rsidRDefault="00C250CE" w:rsidP="002D2B90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C250CE" w:rsidRPr="002D2B90" w:rsidTr="002D2B90">
        <w:tc>
          <w:tcPr>
            <w:tcW w:w="817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C250CE" w:rsidRPr="002D2B90" w:rsidRDefault="00C250CE" w:rsidP="002D2B90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C250CE" w:rsidRPr="002D2B90" w:rsidRDefault="00C250CE" w:rsidP="002D2B90">
            <w:pPr>
              <w:pStyle w:val="Style3"/>
              <w:widowControl/>
              <w:rPr>
                <w:rStyle w:val="FontStyle20"/>
              </w:rPr>
            </w:pPr>
          </w:p>
        </w:tc>
      </w:tr>
    </w:tbl>
    <w:p w:rsidR="00C250CE" w:rsidRPr="0082348C" w:rsidRDefault="00C250CE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C250CE" w:rsidRPr="00F02718" w:rsidRDefault="00C250CE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«подуслугах»</w:t>
      </w:r>
    </w:p>
    <w:p w:rsidR="00C250CE" w:rsidRDefault="00C250CE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C250CE" w:rsidRPr="002D2B90" w:rsidTr="00FC7E3A">
        <w:trPr>
          <w:cantSplit/>
        </w:trPr>
        <w:tc>
          <w:tcPr>
            <w:tcW w:w="534" w:type="dxa"/>
            <w:vMerge w:val="restart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417" w:type="dxa"/>
            <w:vMerge w:val="restart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1418" w:type="dxa"/>
            <w:gridSpan w:val="2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C250CE" w:rsidRPr="002D2B90" w:rsidRDefault="00C250CE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C250CE" w:rsidRPr="002D2B90" w:rsidTr="00FC7E3A">
        <w:trPr>
          <w:cantSplit/>
        </w:trPr>
        <w:tc>
          <w:tcPr>
            <w:tcW w:w="534" w:type="dxa"/>
            <w:vMerge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не по месту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C250CE" w:rsidRPr="002D2B90" w:rsidRDefault="00C250CE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250CE" w:rsidRPr="002D2B90" w:rsidTr="00FC7E3A">
        <w:trPr>
          <w:cantSplit/>
        </w:trPr>
        <w:tc>
          <w:tcPr>
            <w:tcW w:w="534" w:type="dxa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C250CE" w:rsidRPr="002D2B90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C250CE" w:rsidRPr="002D2B90" w:rsidRDefault="00C250CE" w:rsidP="008C578D">
            <w:pPr>
              <w:pStyle w:val="Style2"/>
              <w:numPr>
                <w:ilvl w:val="0"/>
                <w:numId w:val="7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2D2B90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FC7E3A">
        <w:trPr>
          <w:cantSplit/>
          <w:trHeight w:val="2707"/>
        </w:trPr>
        <w:tc>
          <w:tcPr>
            <w:tcW w:w="534" w:type="dxa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418" w:type="dxa"/>
            <w:gridSpan w:val="2"/>
            <w:vAlign w:val="center"/>
          </w:tcPr>
          <w:p w:rsidR="00C250CE" w:rsidRPr="002D2B90" w:rsidRDefault="00C250CE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2D2B90">
              <w:rPr>
                <w:rStyle w:val="FontStyle23"/>
                <w:i/>
                <w:sz w:val="18"/>
                <w:szCs w:val="18"/>
              </w:rPr>
              <w:t>*</w:t>
            </w:r>
            <w:r w:rsidRPr="002D2B90">
              <w:rPr>
                <w:rStyle w:val="FootnoteReference"/>
                <w:i/>
                <w:sz w:val="18"/>
                <w:szCs w:val="18"/>
              </w:rPr>
              <w:footnoteReference w:id="2"/>
            </w:r>
          </w:p>
        </w:tc>
        <w:tc>
          <w:tcPr>
            <w:tcW w:w="1275" w:type="dxa"/>
            <w:vAlign w:val="center"/>
          </w:tcPr>
          <w:p w:rsidR="00C250CE" w:rsidRPr="002D2B90" w:rsidRDefault="00C250CE" w:rsidP="00217123">
            <w:pPr>
              <w:jc w:val="both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C250CE" w:rsidRPr="00431457" w:rsidRDefault="00C250CE" w:rsidP="00431457">
            <w:pPr>
              <w:pStyle w:val="Style11"/>
              <w:widowControl/>
              <w:spacing w:line="240" w:lineRule="auto"/>
              <w:jc w:val="left"/>
              <w:rPr>
                <w:i/>
              </w:rPr>
            </w:pPr>
            <w:r w:rsidRPr="00431457">
              <w:rPr>
                <w:rStyle w:val="FontStyle23"/>
                <w:i/>
                <w:sz w:val="22"/>
                <w:szCs w:val="22"/>
              </w:rPr>
              <w:t xml:space="preserve">1. </w:t>
            </w:r>
            <w:r w:rsidRPr="00431457">
              <w:rPr>
                <w:i/>
                <w:sz w:val="22"/>
                <w:szCs w:val="22"/>
              </w:rPr>
              <w:t>С заявлением обратилось ненадлежащее лицо;</w:t>
            </w:r>
          </w:p>
          <w:p w:rsidR="00C250CE" w:rsidRPr="00431457" w:rsidRDefault="00C250CE" w:rsidP="0043145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i/>
                <w:sz w:val="22"/>
                <w:szCs w:val="22"/>
              </w:rPr>
            </w:pPr>
            <w:r w:rsidRPr="00431457">
              <w:rPr>
                <w:i/>
                <w:sz w:val="22"/>
                <w:szCs w:val="22"/>
              </w:rPr>
              <w:t>2. Анонимный запрос.</w:t>
            </w:r>
          </w:p>
        </w:tc>
        <w:tc>
          <w:tcPr>
            <w:tcW w:w="992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Личное обращение в Администрацию,личное обращение в МФЦ, в электронной форме, почтовая связь</w:t>
            </w:r>
          </w:p>
        </w:tc>
        <w:tc>
          <w:tcPr>
            <w:tcW w:w="1560" w:type="dxa"/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C250CE" w:rsidRDefault="00C250CE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C250CE" w:rsidRPr="004D6E54" w:rsidRDefault="00C250CE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>
        <w:rPr>
          <w:rStyle w:val="FontStyle20"/>
          <w:rFonts w:ascii="Arial" w:hAnsi="Arial" w:cs="Arial"/>
          <w:sz w:val="24"/>
          <w:szCs w:val="24"/>
        </w:rPr>
        <w:t>Раздел 3. «Сведения о заявителях «подуслуги»</w:t>
      </w:r>
    </w:p>
    <w:p w:rsidR="00C250CE" w:rsidRDefault="00C250CE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Default="00C250CE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C250CE" w:rsidRPr="002D2B90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Документ, подтверждающий правомочие заявителя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C250CE" w:rsidRPr="002D2B90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C250CE" w:rsidRPr="002D2B90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2D2B90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C250CE" w:rsidRPr="002D2B90" w:rsidRDefault="00C250CE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C250CE" w:rsidRPr="002D2B90" w:rsidTr="00461282">
        <w:trPr>
          <w:trHeight w:val="320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C250CE" w:rsidRPr="002D2B90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8C578D" w:rsidRDefault="00C250CE" w:rsidP="008C578D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C250CE" w:rsidRDefault="00C250CE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C250CE" w:rsidRPr="00F02718" w:rsidRDefault="00C250CE" w:rsidP="00F02718">
      <w:pPr>
        <w:pStyle w:val="Style2"/>
        <w:rPr>
          <w:rFonts w:ascii="Arial" w:hAnsi="Arial" w:cs="Arial"/>
          <w:sz w:val="22"/>
          <w:szCs w:val="18"/>
        </w:rPr>
      </w:pPr>
      <w:r>
        <w:rPr>
          <w:lang w:eastAsia="en-US"/>
        </w:rPr>
        <w:tab/>
      </w:r>
      <w:r w:rsidRPr="00F02718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«подуслуги»</w:t>
      </w:r>
    </w:p>
    <w:p w:rsidR="00C250CE" w:rsidRDefault="00C250CE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Default="00C250CE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Default="00C250CE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C250CE" w:rsidRPr="002D2B90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C250CE" w:rsidRPr="002D2B90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C250CE" w:rsidRPr="002D2B90" w:rsidTr="008C578D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numPr>
                <w:ilvl w:val="0"/>
                <w:numId w:val="9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2D2B90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8C578D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Заявление 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1 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Обязательный документ</w:t>
            </w:r>
          </w:p>
          <w:p w:rsidR="00C250CE" w:rsidRPr="002D2B90" w:rsidRDefault="00C250CE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В заявлении указываются: </w:t>
            </w:r>
          </w:p>
          <w:p w:rsidR="00C250CE" w:rsidRPr="002D2B90" w:rsidRDefault="00C250CE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          - запрашиваемые сведения;</w:t>
            </w:r>
          </w:p>
          <w:p w:rsidR="00C250CE" w:rsidRPr="002D2B90" w:rsidRDefault="00C250CE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          - фамилия, имя, отчество заявителя – физического лица/наименование юридического лица;</w:t>
            </w:r>
          </w:p>
          <w:p w:rsidR="00C250CE" w:rsidRPr="002D2B90" w:rsidRDefault="00C250CE" w:rsidP="00320A68">
            <w:pPr>
              <w:widowControl/>
              <w:jc w:val="both"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         - адрес,</w:t>
            </w:r>
            <w:r>
              <w:rPr>
                <w:sz w:val="18"/>
                <w:szCs w:val="18"/>
                <w:lang w:eastAsia="en-US"/>
              </w:rPr>
              <w:t>по которому должен быть направлен результат предоставления 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7A3E3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Приложение № 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770183" w:rsidRDefault="00C250CE" w:rsidP="002477A9">
            <w:pPr>
              <w:pStyle w:val="Style1"/>
              <w:widowControl/>
              <w:rPr>
                <w:sz w:val="20"/>
                <w:szCs w:val="20"/>
              </w:rPr>
            </w:pPr>
          </w:p>
          <w:p w:rsidR="00C250CE" w:rsidRDefault="00C250CE" w:rsidP="002477A9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C250CE" w:rsidRPr="002A57B1" w:rsidRDefault="00C250CE" w:rsidP="002477A9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C250CE" w:rsidRPr="002D2B90" w:rsidTr="00217123">
        <w:trPr>
          <w:trHeight w:val="37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217123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21712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C250CE" w:rsidRPr="002D2B90" w:rsidTr="00217123">
        <w:trPr>
          <w:trHeight w:val="42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A46FB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C250CE" w:rsidRDefault="00C250CE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Pr="00A01E32" w:rsidRDefault="00C250CE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C250CE" w:rsidRPr="0082348C" w:rsidRDefault="00C250CE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Pr="0082348C" w:rsidRDefault="00C250CE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C250CE" w:rsidRPr="002D2B90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в адрес, которого(ой) направляется межведомст</w:t>
            </w:r>
            <w:r w:rsidRPr="002D2B90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2D2B90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2D2B90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Срок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C250CE" w:rsidRPr="002D2B90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C250CE" w:rsidRPr="002D2B90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320A68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2D2B90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50CE" w:rsidRPr="002D2B90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</w:p>
        </w:tc>
      </w:tr>
      <w:tr w:rsidR="00C250CE" w:rsidRPr="002D2B90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i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C250CE" w:rsidRPr="00612E17" w:rsidRDefault="00C250CE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250CE" w:rsidRDefault="00C250CE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C250CE" w:rsidRPr="00A01E32" w:rsidRDefault="00C250CE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«подуслуги»</w:t>
      </w:r>
    </w:p>
    <w:p w:rsidR="00C250CE" w:rsidRPr="0082348C" w:rsidRDefault="00C250CE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Pr="0082348C" w:rsidRDefault="00C250CE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C250CE" w:rsidRPr="002D2B90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являющегося (ихся)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«подуслуги»</w:t>
            </w:r>
          </w:p>
        </w:tc>
      </w:tr>
      <w:tr w:rsidR="00C250CE" w:rsidRPr="002D2B90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C250CE" w:rsidRPr="002D2B90" w:rsidRDefault="00C250CE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C250CE" w:rsidRPr="002D2B90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C250CE" w:rsidRPr="002D2B90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2D2B90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770183" w:rsidRDefault="00C250CE" w:rsidP="002477A9">
            <w:pPr>
              <w:pStyle w:val="Style1"/>
              <w:widowControl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У</w:t>
            </w:r>
            <w:r w:rsidRPr="00770183">
              <w:rPr>
                <w:sz w:val="18"/>
                <w:szCs w:val="20"/>
              </w:rPr>
              <w:t>тверждается правовым актом Администрации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Положительный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-лично в Администрации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-лично в МФЦ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- по почте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FA4C2E" w:rsidRDefault="00C250CE" w:rsidP="002477A9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C250CE" w:rsidRPr="00770183" w:rsidRDefault="00C250CE" w:rsidP="002477A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193780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30 календарных дней</w:t>
            </w:r>
            <w:r>
              <w:rPr>
                <w:sz w:val="18"/>
                <w:szCs w:val="18"/>
              </w:rPr>
              <w:t xml:space="preserve"> </w:t>
            </w:r>
            <w:r w:rsidRPr="002D2B90">
              <w:rPr>
                <w:sz w:val="18"/>
                <w:szCs w:val="18"/>
              </w:rPr>
              <w:t>с даты получения результата услуги</w:t>
            </w:r>
          </w:p>
        </w:tc>
      </w:tr>
      <w:tr w:rsidR="00C250CE" w:rsidRPr="002D2B90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19378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C250CE" w:rsidRDefault="00C250CE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C250CE" w:rsidRPr="0055746D" w:rsidRDefault="00C250CE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«подуслуги»</w:t>
      </w:r>
    </w:p>
    <w:p w:rsidR="00C250CE" w:rsidRDefault="00C250CE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Pr="0082348C" w:rsidRDefault="00C250CE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C250CE" w:rsidRPr="002D2B90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C250CE" w:rsidRPr="002D2B90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C250CE" w:rsidRPr="002D2B90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</w:p>
          <w:p w:rsidR="00C250CE" w:rsidRPr="002D2B90" w:rsidRDefault="00C250CE" w:rsidP="00320A68">
            <w:pPr>
              <w:pStyle w:val="Style13"/>
              <w:widowControl/>
              <w:numPr>
                <w:ilvl w:val="0"/>
                <w:numId w:val="14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2D2B90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C250CE" w:rsidRPr="002D2B90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gwt-inlinehtml"/>
                <w:sz w:val="18"/>
                <w:szCs w:val="18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C250CE" w:rsidRPr="002D2B90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Приём и регистрация запроса Заявителя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461282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Основания для начала административной процедуры-Обращение Заявителя в письменной форме. Заявитель предоставляет заявление Заявление регистрируетсяавтоматически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нет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-</w:t>
            </w:r>
          </w:p>
        </w:tc>
      </w:tr>
      <w:tr w:rsidR="00C250CE" w:rsidRPr="002D2B90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На следующий рабочий день после приема 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Организация курьерской службы МФЦ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Реестр передачи дел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Опись документов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C250CE" w:rsidRPr="002D2B90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На следующий рабочий день после подготовки информации о деятельности органов местного самоуправления муниципального образования в Республике Карелия</w:t>
            </w:r>
            <w:bookmarkStart w:id="0" w:name="_GoBack"/>
            <w:bookmarkEnd w:id="0"/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Организация курьерской службы МФЦ</w:t>
            </w: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 xml:space="preserve">             -</w:t>
            </w:r>
          </w:p>
        </w:tc>
      </w:tr>
      <w:tr w:rsidR="00C250CE" w:rsidRPr="002D2B90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2D2B90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C250CE" w:rsidRDefault="00C250CE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C250CE" w:rsidRPr="0055746D" w:rsidRDefault="00C250CE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«подуслуги» в электронной форме»</w:t>
      </w:r>
    </w:p>
    <w:p w:rsidR="00C250CE" w:rsidRPr="0082348C" w:rsidRDefault="00C250CE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C250CE" w:rsidRPr="0082348C" w:rsidRDefault="00C250CE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C250CE" w:rsidRPr="002D2B90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Pr="002D2B90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2D2B90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2D2B90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2D2B90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2D2B90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2D2B90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2D2B90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2D2B90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2D2B90">
              <w:rPr>
                <w:rStyle w:val="FontStyle23"/>
                <w:sz w:val="18"/>
                <w:szCs w:val="18"/>
              </w:rPr>
              <w:t>«подуслуги»</w:t>
            </w:r>
          </w:p>
        </w:tc>
      </w:tr>
      <w:tr w:rsidR="00C250CE" w:rsidRPr="002D2B90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2D2B90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2D2B90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C250CE" w:rsidRPr="002D2B90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2D2B90" w:rsidRDefault="00C250C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C250CE" w:rsidRPr="002D2B90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585A41" w:rsidRDefault="00C250CE" w:rsidP="002477A9">
            <w:pPr>
              <w:pStyle w:val="Style11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hyperlink r:id="rId7" w:history="1">
              <w:r w:rsidRPr="00585A41">
                <w:rPr>
                  <w:rStyle w:val="Hyperlink"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585A41">
              <w:rPr>
                <w:rStyle w:val="FontStyle23"/>
                <w:sz w:val="22"/>
                <w:szCs w:val="22"/>
              </w:rPr>
              <w:t>;</w:t>
            </w:r>
          </w:p>
          <w:p w:rsidR="00C250CE" w:rsidRPr="00585A41" w:rsidRDefault="00C250CE" w:rsidP="002477A9">
            <w:pPr>
              <w:pStyle w:val="Style11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hyperlink r:id="rId8" w:history="1">
              <w:r w:rsidRPr="00585A41">
                <w:rPr>
                  <w:rStyle w:val="Hyperlink"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585A41">
              <w:rPr>
                <w:rStyle w:val="FontStyle23"/>
                <w:sz w:val="22"/>
                <w:szCs w:val="22"/>
              </w:rPr>
              <w:t>;</w:t>
            </w:r>
          </w:p>
          <w:p w:rsidR="00C250CE" w:rsidRPr="00585A41" w:rsidRDefault="00C250CE" w:rsidP="002477A9">
            <w:pPr>
              <w:pStyle w:val="Style11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85A41">
              <w:rPr>
                <w:rStyle w:val="FontStyle23"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585A41" w:rsidRDefault="00C250CE" w:rsidP="002477A9">
            <w:pPr>
              <w:pStyle w:val="Style11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85A41">
              <w:rPr>
                <w:rStyle w:val="FontStyle23"/>
                <w:sz w:val="22"/>
                <w:szCs w:val="22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585A41" w:rsidRDefault="00C250CE" w:rsidP="002477A9">
            <w:pPr>
              <w:pStyle w:val="Style11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85A41">
              <w:rPr>
                <w:rStyle w:val="FontStyle23"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585A41" w:rsidRDefault="00C250CE" w:rsidP="002477A9">
            <w:r w:rsidRPr="00585A41">
              <w:rPr>
                <w:rStyle w:val="FontStyle23"/>
                <w:sz w:val="22"/>
                <w:szCs w:val="22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585A41" w:rsidRDefault="00C250CE" w:rsidP="002477A9">
            <w:r w:rsidRPr="00585A41">
              <w:rPr>
                <w:rStyle w:val="FontStyle23"/>
                <w:sz w:val="22"/>
                <w:szCs w:val="22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585A41" w:rsidRDefault="00C250CE" w:rsidP="002477A9">
            <w:r w:rsidRPr="00585A41">
              <w:rPr>
                <w:rStyle w:val="FontStyle23"/>
                <w:sz w:val="22"/>
                <w:szCs w:val="22"/>
              </w:rPr>
              <w:t>нет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0CE" w:rsidRPr="00585A41" w:rsidRDefault="00C250CE" w:rsidP="002477A9">
            <w:pPr>
              <w:pStyle w:val="Style11"/>
              <w:widowControl/>
              <w:spacing w:line="240" w:lineRule="auto"/>
              <w:rPr>
                <w:rStyle w:val="FontStyle23"/>
                <w:sz w:val="22"/>
                <w:szCs w:val="22"/>
              </w:rPr>
            </w:pPr>
            <w:r w:rsidRPr="00585A41">
              <w:rPr>
                <w:rStyle w:val="FontStyle23"/>
                <w:sz w:val="22"/>
                <w:szCs w:val="22"/>
              </w:rPr>
              <w:t>http://louhiadm.ru/obratnaya_svyaz.html</w:t>
            </w:r>
          </w:p>
        </w:tc>
      </w:tr>
    </w:tbl>
    <w:p w:rsidR="00C250CE" w:rsidRPr="00747FC4" w:rsidRDefault="00C250CE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C250CE" w:rsidRPr="00747FC4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C250CE" w:rsidRDefault="00C250CE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C250CE" w:rsidRDefault="00C250CE" w:rsidP="00597E43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C250CE" w:rsidRDefault="00C250CE" w:rsidP="00597E43">
      <w:pPr>
        <w:jc w:val="right"/>
        <w:rPr>
          <w:lang w:eastAsia="en-US"/>
        </w:rPr>
      </w:pPr>
      <w:r>
        <w:rPr>
          <w:lang w:eastAsia="en-US"/>
        </w:rPr>
        <w:tab/>
      </w:r>
    </w:p>
    <w:p w:rsidR="00C250CE" w:rsidRPr="00AD7A60" w:rsidRDefault="00C250CE" w:rsidP="00597E43">
      <w:pPr>
        <w:jc w:val="right"/>
      </w:pPr>
      <w:r>
        <w:t>В Администрацию</w:t>
      </w:r>
    </w:p>
    <w:p w:rsidR="00C250CE" w:rsidRPr="00AD7A60" w:rsidRDefault="00C250CE" w:rsidP="00597E43">
      <w:pPr>
        <w:jc w:val="right"/>
      </w:pPr>
      <w:r w:rsidRPr="00AD7A60">
        <w:t>_____________________________________________</w:t>
      </w:r>
    </w:p>
    <w:p w:rsidR="00C250CE" w:rsidRPr="005A0BD5" w:rsidRDefault="00C250CE" w:rsidP="00597E4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C250CE" w:rsidRDefault="00C250CE" w:rsidP="00597E43">
      <w:pPr>
        <w:jc w:val="right"/>
      </w:pPr>
      <w:r>
        <w:t xml:space="preserve">От </w:t>
      </w:r>
      <w:r w:rsidRPr="00AD7A60">
        <w:t>__________________________________________</w:t>
      </w:r>
    </w:p>
    <w:p w:rsidR="00C250CE" w:rsidRPr="00AD7A60" w:rsidRDefault="00C250CE" w:rsidP="00597E43">
      <w:pPr>
        <w:jc w:val="right"/>
      </w:pPr>
      <w:r w:rsidRPr="005A0BD5">
        <w:rPr>
          <w:i/>
          <w:sz w:val="20"/>
          <w:szCs w:val="20"/>
        </w:rPr>
        <w:t xml:space="preserve"> (Ф.И.О. заявителя</w:t>
      </w:r>
      <w:r>
        <w:rPr>
          <w:i/>
          <w:sz w:val="20"/>
          <w:szCs w:val="20"/>
        </w:rPr>
        <w:t xml:space="preserve"> – физического </w:t>
      </w:r>
      <w:r w:rsidRPr="00597E43">
        <w:rPr>
          <w:i/>
          <w:sz w:val="20"/>
          <w:szCs w:val="20"/>
        </w:rPr>
        <w:t>лица;</w:t>
      </w:r>
    </w:p>
    <w:p w:rsidR="00C250CE" w:rsidRDefault="00C250CE" w:rsidP="00597E43">
      <w:pPr>
        <w:jc w:val="right"/>
        <w:rPr>
          <w:i/>
          <w:sz w:val="20"/>
          <w:szCs w:val="20"/>
        </w:rPr>
      </w:pPr>
      <w:r>
        <w:t>_______________________________________</w:t>
      </w:r>
      <w:r w:rsidRPr="00AD7A60">
        <w:t>___</w:t>
      </w:r>
    </w:p>
    <w:p w:rsidR="00C250CE" w:rsidRPr="00597E43" w:rsidRDefault="00C250CE" w:rsidP="00597E4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наименование заявителя – </w:t>
      </w:r>
      <w:r w:rsidRPr="00597E43">
        <w:rPr>
          <w:i/>
          <w:sz w:val="20"/>
          <w:szCs w:val="20"/>
        </w:rPr>
        <w:t>юридического лица)</w:t>
      </w:r>
    </w:p>
    <w:p w:rsidR="00C250CE" w:rsidRPr="005A0BD5" w:rsidRDefault="00C250CE" w:rsidP="008238E8">
      <w:pPr>
        <w:jc w:val="center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)</w:t>
      </w:r>
    </w:p>
    <w:p w:rsidR="00C250CE" w:rsidRDefault="00C250CE" w:rsidP="00597E43">
      <w:pPr>
        <w:jc w:val="right"/>
      </w:pPr>
      <w:r w:rsidRPr="00AD7A60">
        <w:t>адрес: _</w:t>
      </w:r>
      <w:r>
        <w:t>___________________</w:t>
      </w:r>
      <w:r w:rsidRPr="00AD7A60">
        <w:t>____________________</w:t>
      </w:r>
    </w:p>
    <w:p w:rsidR="00C250CE" w:rsidRDefault="00C250CE" w:rsidP="00597E43">
      <w:pPr>
        <w:jc w:val="right"/>
        <w:rPr>
          <w:i/>
          <w:sz w:val="20"/>
          <w:szCs w:val="20"/>
        </w:rPr>
      </w:pPr>
      <w:r w:rsidRPr="007A3E3D">
        <w:rPr>
          <w:i/>
          <w:sz w:val="20"/>
          <w:szCs w:val="20"/>
        </w:rPr>
        <w:t>(адрес</w:t>
      </w:r>
      <w:r>
        <w:rPr>
          <w:i/>
          <w:sz w:val="20"/>
          <w:szCs w:val="20"/>
        </w:rPr>
        <w:t xml:space="preserve"> для направления запрашиваемой информации)</w:t>
      </w:r>
    </w:p>
    <w:p w:rsidR="00C250CE" w:rsidRPr="00AD7A60" w:rsidRDefault="00C250CE" w:rsidP="00597E43">
      <w:pPr>
        <w:jc w:val="right"/>
      </w:pPr>
      <w:r w:rsidRPr="00AD7A60">
        <w:t>_____________________________________________</w:t>
      </w:r>
    </w:p>
    <w:p w:rsidR="00C250CE" w:rsidRDefault="00C250CE" w:rsidP="00597E43">
      <w:pPr>
        <w:jc w:val="right"/>
      </w:pPr>
    </w:p>
    <w:p w:rsidR="00C250CE" w:rsidRPr="00AD7A60" w:rsidRDefault="00C250CE" w:rsidP="00597E43">
      <w:pPr>
        <w:jc w:val="right"/>
      </w:pPr>
      <w:r>
        <w:t xml:space="preserve">Контактный </w:t>
      </w:r>
      <w:r w:rsidRPr="00AD7A60">
        <w:t>телефон: __________________________</w:t>
      </w:r>
    </w:p>
    <w:p w:rsidR="00C250CE" w:rsidRPr="00AD7A60" w:rsidRDefault="00C250CE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C250CE" w:rsidRPr="00AD7A60" w:rsidRDefault="00C250CE" w:rsidP="00597E43">
      <w:pPr>
        <w:jc w:val="right"/>
      </w:pPr>
      <w:r w:rsidRPr="00AD7A60">
        <w:t>Адрес электронной почты: ______________________</w:t>
      </w:r>
    </w:p>
    <w:p w:rsidR="00C250CE" w:rsidRPr="00AD6A6E" w:rsidRDefault="00C250CE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C250CE" w:rsidRDefault="00C250CE" w:rsidP="00597E43">
      <w:pPr>
        <w:jc w:val="center"/>
      </w:pPr>
    </w:p>
    <w:p w:rsidR="00C250CE" w:rsidRDefault="00C250CE" w:rsidP="00597E43">
      <w:pPr>
        <w:jc w:val="center"/>
      </w:pPr>
      <w:bookmarkStart w:id="1" w:name="P387"/>
      <w:bookmarkEnd w:id="1"/>
      <w:r w:rsidRPr="00AD6A6E">
        <w:t>Заявление</w:t>
      </w:r>
    </w:p>
    <w:p w:rsidR="00C250CE" w:rsidRPr="00AD6A6E" w:rsidRDefault="00C250CE" w:rsidP="00597E43">
      <w:pPr>
        <w:jc w:val="center"/>
      </w:pPr>
    </w:p>
    <w:p w:rsidR="00C250CE" w:rsidRPr="009E4D3F" w:rsidRDefault="00C250CE" w:rsidP="00196CBF">
      <w:pPr>
        <w:ind w:right="283" w:firstLine="1134"/>
        <w:jc w:val="both"/>
      </w:pPr>
      <w:r w:rsidRPr="00F22D51">
        <w:t>Прошу предоставить информаци</w:t>
      </w:r>
      <w:r>
        <w:t>ю о _____</w:t>
      </w:r>
      <w:r w:rsidRPr="009E4D3F">
        <w:t>__________________________</w:t>
      </w:r>
      <w:r>
        <w:t>_____________________________________</w:t>
      </w:r>
    </w:p>
    <w:p w:rsidR="00C250CE" w:rsidRPr="007A3E3D" w:rsidRDefault="00C250CE" w:rsidP="00196CBF">
      <w:pPr>
        <w:ind w:firstLine="1134"/>
        <w:jc w:val="center"/>
        <w:rPr>
          <w:i/>
        </w:rPr>
      </w:pPr>
      <w:r w:rsidRPr="007A3E3D">
        <w:rPr>
          <w:i/>
        </w:rPr>
        <w:t>(указать запрашиваемые сведения)</w:t>
      </w:r>
    </w:p>
    <w:p w:rsidR="00C250CE" w:rsidRPr="008238E8" w:rsidRDefault="00C250CE" w:rsidP="00196CBF">
      <w:pPr>
        <w:ind w:firstLine="1134"/>
        <w:jc w:val="both"/>
        <w:rPr>
          <w:i/>
        </w:rPr>
      </w:pPr>
      <w:r>
        <w:t>___________________________________________________________________________________________________________</w:t>
      </w:r>
    </w:p>
    <w:p w:rsidR="00C250CE" w:rsidRPr="009E4D3F" w:rsidRDefault="00C250CE" w:rsidP="00196CBF">
      <w:pPr>
        <w:ind w:firstLine="1134"/>
        <w:jc w:val="both"/>
      </w:pPr>
    </w:p>
    <w:p w:rsidR="00C250CE" w:rsidRPr="009E4D3F" w:rsidRDefault="00C250CE" w:rsidP="00597E43">
      <w:pPr>
        <w:jc w:val="both"/>
      </w:pPr>
    </w:p>
    <w:p w:rsidR="00C250CE" w:rsidRPr="00AD6A6E" w:rsidRDefault="00C250CE" w:rsidP="00597E43">
      <w:pPr>
        <w:spacing w:line="480" w:lineRule="auto"/>
        <w:jc w:val="center"/>
      </w:pPr>
    </w:p>
    <w:p w:rsidR="00C250CE" w:rsidRDefault="00C250CE" w:rsidP="00597E43">
      <w:pPr>
        <w:tabs>
          <w:tab w:val="left" w:pos="3555"/>
        </w:tabs>
        <w:rPr>
          <w:lang w:eastAsia="en-US"/>
        </w:rPr>
      </w:pPr>
    </w:p>
    <w:p w:rsidR="00C250CE" w:rsidRPr="006E7BD5" w:rsidRDefault="00C250CE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C250CE" w:rsidRPr="00955C61" w:rsidRDefault="00C250CE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C250CE" w:rsidRPr="00955C61" w:rsidRDefault="00C250CE" w:rsidP="00597E43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Pr="006E7BD5" w:rsidRDefault="00C250CE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C250CE" w:rsidRPr="00955C61" w:rsidRDefault="00C250CE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 xml:space="preserve">принявшего заявление  </w:t>
      </w: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B04880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Default="00C250CE" w:rsidP="008A00BF">
      <w:pPr>
        <w:ind w:left="13452"/>
        <w:rPr>
          <w:lang w:eastAsia="en-US"/>
        </w:rPr>
      </w:pPr>
      <w:r>
        <w:rPr>
          <w:lang w:eastAsia="en-US"/>
        </w:rPr>
        <w:t xml:space="preserve">     Приложение 2</w:t>
      </w:r>
    </w:p>
    <w:p w:rsidR="00C250CE" w:rsidRDefault="00C250CE" w:rsidP="008A00BF">
      <w:pPr>
        <w:jc w:val="right"/>
        <w:rPr>
          <w:lang w:eastAsia="en-US"/>
        </w:rPr>
      </w:pPr>
      <w:r>
        <w:rPr>
          <w:lang w:eastAsia="en-US"/>
        </w:rPr>
        <w:tab/>
      </w:r>
    </w:p>
    <w:p w:rsidR="00C250CE" w:rsidRPr="00AD7A60" w:rsidRDefault="00C250CE" w:rsidP="008A00BF">
      <w:pPr>
        <w:jc w:val="right"/>
      </w:pPr>
      <w:r>
        <w:t>В Администрацию</w:t>
      </w:r>
    </w:p>
    <w:p w:rsidR="00C250CE" w:rsidRPr="007E13C2" w:rsidRDefault="00C250CE" w:rsidP="008A00BF">
      <w:pPr>
        <w:jc w:val="right"/>
        <w:rPr>
          <w:i/>
          <w:u w:val="single"/>
        </w:rPr>
      </w:pPr>
      <w:r>
        <w:rPr>
          <w:i/>
          <w:u w:val="single"/>
        </w:rPr>
        <w:t>Лоухского муниципального района</w:t>
      </w:r>
    </w:p>
    <w:p w:rsidR="00C250CE" w:rsidRPr="005A0BD5" w:rsidRDefault="00C250CE" w:rsidP="008A00BF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C250CE" w:rsidRDefault="00C250CE" w:rsidP="008A00BF">
      <w:pPr>
        <w:jc w:val="right"/>
      </w:pPr>
      <w:r>
        <w:t xml:space="preserve">От </w:t>
      </w:r>
      <w:r>
        <w:rPr>
          <w:i/>
          <w:u w:val="single"/>
        </w:rPr>
        <w:t>Петрова Николая Ивановича</w:t>
      </w:r>
    </w:p>
    <w:p w:rsidR="00C250CE" w:rsidRPr="00AD7A60" w:rsidRDefault="00C250CE" w:rsidP="008A00BF">
      <w:pPr>
        <w:jc w:val="right"/>
      </w:pPr>
      <w:r w:rsidRPr="005A0BD5">
        <w:rPr>
          <w:i/>
          <w:sz w:val="20"/>
          <w:szCs w:val="20"/>
        </w:rPr>
        <w:t xml:space="preserve"> (Ф.И.О. заявителя</w:t>
      </w:r>
      <w:r>
        <w:rPr>
          <w:i/>
          <w:sz w:val="20"/>
          <w:szCs w:val="20"/>
        </w:rPr>
        <w:t xml:space="preserve"> – физического </w:t>
      </w:r>
      <w:r w:rsidRPr="00597E43">
        <w:rPr>
          <w:i/>
          <w:sz w:val="20"/>
          <w:szCs w:val="20"/>
        </w:rPr>
        <w:t>лица;</w:t>
      </w:r>
    </w:p>
    <w:p w:rsidR="00C250CE" w:rsidRPr="007E13C2" w:rsidRDefault="00C250CE" w:rsidP="008A00BF">
      <w:pPr>
        <w:jc w:val="right"/>
        <w:rPr>
          <w:i/>
          <w:sz w:val="20"/>
          <w:szCs w:val="20"/>
          <w:u w:val="single"/>
        </w:rPr>
      </w:pPr>
      <w:r>
        <w:rPr>
          <w:i/>
          <w:u w:val="single"/>
        </w:rPr>
        <w:t xml:space="preserve">или ООО «Виктория» </w:t>
      </w:r>
    </w:p>
    <w:p w:rsidR="00C250CE" w:rsidRPr="00597E43" w:rsidRDefault="00C250CE" w:rsidP="008A00BF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наименование заявителя – </w:t>
      </w:r>
      <w:r w:rsidRPr="00597E43">
        <w:rPr>
          <w:i/>
          <w:sz w:val="20"/>
          <w:szCs w:val="20"/>
        </w:rPr>
        <w:t>юридического лица)</w:t>
      </w:r>
    </w:p>
    <w:p w:rsidR="00C250CE" w:rsidRPr="005A0BD5" w:rsidRDefault="00C250CE" w:rsidP="008A00BF">
      <w:pPr>
        <w:jc w:val="center"/>
        <w:rPr>
          <w:i/>
          <w:sz w:val="20"/>
          <w:szCs w:val="20"/>
        </w:rPr>
      </w:pPr>
    </w:p>
    <w:p w:rsidR="00C250CE" w:rsidRDefault="00C250CE" w:rsidP="008A00BF">
      <w:pPr>
        <w:jc w:val="right"/>
      </w:pPr>
      <w:r w:rsidRPr="00AD7A60">
        <w:t xml:space="preserve">адрес: </w:t>
      </w:r>
      <w:r>
        <w:rPr>
          <w:i/>
          <w:u w:val="single"/>
        </w:rPr>
        <w:t>пгт.Лоухи, ул.Советская, д.11, кв.7</w:t>
      </w:r>
    </w:p>
    <w:p w:rsidR="00C250CE" w:rsidRDefault="00C250CE" w:rsidP="008A00BF">
      <w:pPr>
        <w:jc w:val="right"/>
        <w:rPr>
          <w:i/>
          <w:sz w:val="20"/>
          <w:szCs w:val="20"/>
        </w:rPr>
      </w:pPr>
      <w:r w:rsidRPr="007A3E3D">
        <w:rPr>
          <w:i/>
          <w:sz w:val="20"/>
          <w:szCs w:val="20"/>
        </w:rPr>
        <w:t>(адрес</w:t>
      </w:r>
      <w:r>
        <w:rPr>
          <w:i/>
          <w:sz w:val="20"/>
          <w:szCs w:val="20"/>
        </w:rPr>
        <w:t xml:space="preserve"> для направления запрашиваемой информации)</w:t>
      </w:r>
    </w:p>
    <w:p w:rsidR="00C250CE" w:rsidRPr="00AD7A60" w:rsidRDefault="00C250CE" w:rsidP="008A00BF">
      <w:pPr>
        <w:jc w:val="right"/>
      </w:pPr>
      <w:r w:rsidRPr="00AD7A60">
        <w:t>_____________________________________________</w:t>
      </w:r>
    </w:p>
    <w:p w:rsidR="00C250CE" w:rsidRDefault="00C250CE" w:rsidP="008A00BF">
      <w:pPr>
        <w:jc w:val="right"/>
      </w:pPr>
    </w:p>
    <w:p w:rsidR="00C250CE" w:rsidRPr="00AD7A60" w:rsidRDefault="00C250CE" w:rsidP="008A00BF">
      <w:pPr>
        <w:jc w:val="right"/>
      </w:pPr>
      <w:r>
        <w:t xml:space="preserve">Контактный </w:t>
      </w:r>
      <w:r w:rsidRPr="00AD7A60">
        <w:t xml:space="preserve">телефон: </w:t>
      </w:r>
      <w:r>
        <w:rPr>
          <w:i/>
          <w:u w:val="single"/>
        </w:rPr>
        <w:t>881439-51122, 9216335148</w:t>
      </w:r>
    </w:p>
    <w:p w:rsidR="00C250CE" w:rsidRPr="00AD7A60" w:rsidRDefault="00C250CE" w:rsidP="008A00BF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C250CE" w:rsidRPr="007E13C2" w:rsidRDefault="00C250CE" w:rsidP="008A00BF">
      <w:pPr>
        <w:jc w:val="right"/>
      </w:pPr>
      <w:r w:rsidRPr="00AD7A60">
        <w:t xml:space="preserve">Адрес электронной почты: </w:t>
      </w:r>
      <w:r>
        <w:rPr>
          <w:i/>
          <w:u w:val="single"/>
          <w:lang w:val="en-US"/>
        </w:rPr>
        <w:t>nik</w:t>
      </w:r>
      <w:r w:rsidRPr="007E13C2">
        <w:rPr>
          <w:i/>
          <w:u w:val="single"/>
        </w:rPr>
        <w:t>@</w:t>
      </w:r>
      <w:r>
        <w:rPr>
          <w:i/>
          <w:u w:val="single"/>
          <w:lang w:val="en-US"/>
        </w:rPr>
        <w:t>yandex</w:t>
      </w:r>
      <w:r w:rsidRPr="007E13C2">
        <w:rPr>
          <w:i/>
          <w:u w:val="single"/>
        </w:rPr>
        <w:t>.</w:t>
      </w:r>
      <w:r>
        <w:rPr>
          <w:i/>
          <w:u w:val="single"/>
          <w:lang w:val="en-US"/>
        </w:rPr>
        <w:t>ru</w:t>
      </w:r>
    </w:p>
    <w:p w:rsidR="00C250CE" w:rsidRPr="00AD6A6E" w:rsidRDefault="00C250CE" w:rsidP="008A00BF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C250CE" w:rsidRDefault="00C250CE" w:rsidP="008A00BF">
      <w:pPr>
        <w:jc w:val="center"/>
      </w:pPr>
    </w:p>
    <w:p w:rsidR="00C250CE" w:rsidRDefault="00C250CE" w:rsidP="008A00BF">
      <w:pPr>
        <w:jc w:val="center"/>
      </w:pPr>
      <w:r w:rsidRPr="00AD6A6E">
        <w:t>Заявление</w:t>
      </w:r>
    </w:p>
    <w:p w:rsidR="00C250CE" w:rsidRPr="00AD6A6E" w:rsidRDefault="00C250CE" w:rsidP="008A00BF">
      <w:pPr>
        <w:jc w:val="center"/>
      </w:pPr>
    </w:p>
    <w:p w:rsidR="00C250CE" w:rsidRPr="009E4D3F" w:rsidRDefault="00C250CE" w:rsidP="008A00BF">
      <w:pPr>
        <w:ind w:right="283" w:firstLine="1134"/>
        <w:jc w:val="both"/>
      </w:pPr>
      <w:r w:rsidRPr="00F22D51">
        <w:t>Прошу предоставить информаци</w:t>
      </w:r>
      <w:r>
        <w:t xml:space="preserve">ю о </w:t>
      </w:r>
      <w:r w:rsidRPr="007E13C2">
        <w:rPr>
          <w:i/>
          <w:u w:val="single"/>
        </w:rPr>
        <w:t>порядке предоставления жилищно-коммунальных услуг населению</w:t>
      </w:r>
      <w:r>
        <w:rPr>
          <w:i/>
          <w:u w:val="single"/>
        </w:rPr>
        <w:t xml:space="preserve"> в пгт.Лоухи.</w:t>
      </w:r>
    </w:p>
    <w:p w:rsidR="00C250CE" w:rsidRPr="007A3E3D" w:rsidRDefault="00C250CE" w:rsidP="008A00BF">
      <w:pPr>
        <w:ind w:firstLine="1134"/>
        <w:jc w:val="center"/>
        <w:rPr>
          <w:i/>
        </w:rPr>
      </w:pPr>
      <w:r w:rsidRPr="007A3E3D">
        <w:rPr>
          <w:i/>
        </w:rPr>
        <w:t>(указать запрашиваемые сведения)</w:t>
      </w:r>
    </w:p>
    <w:p w:rsidR="00C250CE" w:rsidRPr="008238E8" w:rsidRDefault="00C250CE" w:rsidP="008A00BF">
      <w:pPr>
        <w:ind w:firstLine="1134"/>
        <w:jc w:val="both"/>
        <w:rPr>
          <w:i/>
        </w:rPr>
      </w:pPr>
      <w:r>
        <w:t>___________________________________________________________________________________________________________</w:t>
      </w:r>
    </w:p>
    <w:p w:rsidR="00C250CE" w:rsidRPr="009E4D3F" w:rsidRDefault="00C250CE" w:rsidP="008A00BF">
      <w:pPr>
        <w:ind w:firstLine="1134"/>
        <w:jc w:val="both"/>
      </w:pPr>
    </w:p>
    <w:p w:rsidR="00C250CE" w:rsidRPr="009E4D3F" w:rsidRDefault="00C250CE" w:rsidP="008A00BF">
      <w:pPr>
        <w:jc w:val="both"/>
      </w:pPr>
    </w:p>
    <w:p w:rsidR="00C250CE" w:rsidRPr="00AD6A6E" w:rsidRDefault="00C250CE" w:rsidP="008A00BF">
      <w:pPr>
        <w:spacing w:line="480" w:lineRule="auto"/>
        <w:jc w:val="center"/>
      </w:pPr>
    </w:p>
    <w:p w:rsidR="00C250CE" w:rsidRDefault="00C250CE" w:rsidP="008A00BF">
      <w:pPr>
        <w:tabs>
          <w:tab w:val="left" w:pos="3555"/>
        </w:tabs>
        <w:rPr>
          <w:lang w:eastAsia="en-US"/>
        </w:rPr>
      </w:pPr>
    </w:p>
    <w:p w:rsidR="00C250CE" w:rsidRPr="006E7BD5" w:rsidRDefault="00C250CE" w:rsidP="008A00BF">
      <w:pPr>
        <w:tabs>
          <w:tab w:val="left" w:pos="3555"/>
        </w:tabs>
        <w:rPr>
          <w:lang w:eastAsia="en-US"/>
        </w:rPr>
      </w:pPr>
      <w:r w:rsidRPr="007E13C2">
        <w:rPr>
          <w:i/>
          <w:u w:val="single"/>
          <w:lang w:eastAsia="en-US"/>
        </w:rPr>
        <w:t>"07"</w:t>
      </w:r>
      <w:r>
        <w:rPr>
          <w:i/>
          <w:u w:val="single"/>
          <w:lang w:eastAsia="en-US"/>
        </w:rPr>
        <w:t xml:space="preserve"> июня </w:t>
      </w:r>
      <w:r w:rsidRPr="007E13C2">
        <w:rPr>
          <w:i/>
          <w:u w:val="single"/>
          <w:lang w:eastAsia="en-US"/>
        </w:rPr>
        <w:t>20</w:t>
      </w:r>
      <w:r>
        <w:rPr>
          <w:i/>
          <w:u w:val="single"/>
          <w:lang w:eastAsia="en-US"/>
        </w:rPr>
        <w:t>17 г.</w:t>
      </w:r>
      <w:r w:rsidRPr="007E13C2">
        <w:rPr>
          <w:u w:val="single"/>
          <w:lang w:eastAsia="en-US"/>
        </w:rPr>
        <w:t xml:space="preserve"> </w:t>
      </w:r>
      <w:r w:rsidRPr="006E7BD5">
        <w:rPr>
          <w:lang w:eastAsia="en-US"/>
        </w:rPr>
        <w:t xml:space="preserve">                </w:t>
      </w:r>
      <w:r>
        <w:rPr>
          <w:lang w:eastAsia="en-US"/>
        </w:rPr>
        <w:t xml:space="preserve">            </w:t>
      </w:r>
      <w:r>
        <w:rPr>
          <w:i/>
          <w:u w:val="single"/>
          <w:lang w:eastAsia="en-US"/>
        </w:rPr>
        <w:t>Петров_______________________________Петров Н.И.</w:t>
      </w:r>
    </w:p>
    <w:p w:rsidR="00C250CE" w:rsidRPr="00955C61" w:rsidRDefault="00C250CE" w:rsidP="008A00BF">
      <w:pPr>
        <w:tabs>
          <w:tab w:val="left" w:pos="3555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  <w:r w:rsidRPr="00955C61">
        <w:rPr>
          <w:sz w:val="20"/>
          <w:szCs w:val="20"/>
          <w:lang w:eastAsia="en-US"/>
        </w:rPr>
        <w:t>Подпись заявителя                                                    расшифровка подписи</w:t>
      </w:r>
    </w:p>
    <w:p w:rsidR="00C250CE" w:rsidRPr="00955C61" w:rsidRDefault="00C250CE" w:rsidP="008A00BF">
      <w:pPr>
        <w:tabs>
          <w:tab w:val="left" w:pos="3555"/>
        </w:tabs>
        <w:rPr>
          <w:sz w:val="20"/>
          <w:szCs w:val="20"/>
          <w:lang w:eastAsia="en-US"/>
        </w:rPr>
      </w:pPr>
    </w:p>
    <w:p w:rsidR="00C250CE" w:rsidRPr="006E7BD5" w:rsidRDefault="00C250CE" w:rsidP="008A00BF">
      <w:pPr>
        <w:tabs>
          <w:tab w:val="left" w:pos="3555"/>
        </w:tabs>
        <w:rPr>
          <w:lang w:eastAsia="en-US"/>
        </w:rPr>
      </w:pPr>
      <w:r w:rsidRPr="007E13C2">
        <w:rPr>
          <w:i/>
          <w:u w:val="single"/>
          <w:lang w:eastAsia="en-US"/>
        </w:rPr>
        <w:t>"07"</w:t>
      </w:r>
      <w:r>
        <w:rPr>
          <w:i/>
          <w:u w:val="single"/>
          <w:lang w:eastAsia="en-US"/>
        </w:rPr>
        <w:t xml:space="preserve"> июня </w:t>
      </w:r>
      <w:r w:rsidRPr="007E13C2">
        <w:rPr>
          <w:i/>
          <w:u w:val="single"/>
          <w:lang w:eastAsia="en-US"/>
        </w:rPr>
        <w:t>20</w:t>
      </w:r>
      <w:r>
        <w:rPr>
          <w:i/>
          <w:u w:val="single"/>
          <w:lang w:eastAsia="en-US"/>
        </w:rPr>
        <w:t>17 г.</w:t>
      </w:r>
      <w:r w:rsidRPr="007E13C2">
        <w:rPr>
          <w:u w:val="single"/>
          <w:lang w:eastAsia="en-US"/>
        </w:rPr>
        <w:t xml:space="preserve"> </w:t>
      </w:r>
      <w:r w:rsidRPr="006E7BD5">
        <w:rPr>
          <w:lang w:eastAsia="en-US"/>
        </w:rPr>
        <w:t xml:space="preserve">                </w:t>
      </w:r>
      <w:r>
        <w:rPr>
          <w:lang w:eastAsia="en-US"/>
        </w:rPr>
        <w:t xml:space="preserve">            </w:t>
      </w:r>
      <w:r>
        <w:rPr>
          <w:i/>
          <w:u w:val="single"/>
          <w:lang w:eastAsia="en-US"/>
        </w:rPr>
        <w:t>Никанова_______________________________Никанова Н.Р.</w:t>
      </w:r>
    </w:p>
    <w:p w:rsidR="00C250CE" w:rsidRPr="00955C61" w:rsidRDefault="00C250CE" w:rsidP="008A00BF">
      <w:pPr>
        <w:tabs>
          <w:tab w:val="left" w:pos="3555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C250CE" w:rsidRDefault="00C250CE" w:rsidP="008A00BF">
      <w:pPr>
        <w:tabs>
          <w:tab w:val="left" w:pos="3555"/>
        </w:tabs>
        <w:rPr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</w:t>
      </w:r>
      <w:r w:rsidRPr="00955C61">
        <w:rPr>
          <w:sz w:val="20"/>
          <w:szCs w:val="20"/>
          <w:lang w:eastAsia="en-US"/>
        </w:rPr>
        <w:t xml:space="preserve">принявшего заявление  </w:t>
      </w:r>
    </w:p>
    <w:p w:rsidR="00C250CE" w:rsidRDefault="00C250CE" w:rsidP="00B04880">
      <w:pPr>
        <w:tabs>
          <w:tab w:val="left" w:pos="3555"/>
        </w:tabs>
        <w:rPr>
          <w:lang w:eastAsia="en-US"/>
        </w:rPr>
      </w:pPr>
    </w:p>
    <w:sectPr w:rsidR="00C250CE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0CE" w:rsidRDefault="00C250CE" w:rsidP="004D6E54">
      <w:r>
        <w:separator/>
      </w:r>
    </w:p>
  </w:endnote>
  <w:endnote w:type="continuationSeparator" w:id="1">
    <w:p w:rsidR="00C250CE" w:rsidRDefault="00C250CE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0CE" w:rsidRDefault="00C250CE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0CE" w:rsidRPr="00A01E32" w:rsidRDefault="00C250CE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0CE" w:rsidRDefault="00C250CE" w:rsidP="004D6E54">
      <w:r>
        <w:separator/>
      </w:r>
    </w:p>
  </w:footnote>
  <w:footnote w:type="continuationSeparator" w:id="1">
    <w:p w:rsidR="00C250CE" w:rsidRDefault="00C250CE" w:rsidP="004D6E54">
      <w:r>
        <w:continuationSeparator/>
      </w:r>
    </w:p>
  </w:footnote>
  <w:footnote w:id="2">
    <w:p w:rsidR="00C250CE" w:rsidRDefault="00C250CE">
      <w:pPr>
        <w:pStyle w:val="FootnoteText"/>
      </w:pPr>
      <w:r>
        <w:rPr>
          <w:rStyle w:val="FootnoteReference"/>
        </w:rPr>
        <w:footnoteRef/>
      </w:r>
      <w:r>
        <w:rPr>
          <w:rStyle w:val="FontStyle23"/>
          <w:sz w:val="18"/>
          <w:szCs w:val="18"/>
        </w:rPr>
        <w:t>С</w:t>
      </w:r>
      <w:r w:rsidRPr="001602C4">
        <w:rPr>
          <w:rStyle w:val="FontStyle23"/>
          <w:sz w:val="18"/>
          <w:szCs w:val="18"/>
        </w:rPr>
        <w:t>рок устанавливается в соответствии с административным регламентом пред</w:t>
      </w:r>
      <w:r>
        <w:rPr>
          <w:rStyle w:val="FontStyle23"/>
          <w:sz w:val="18"/>
          <w:szCs w:val="18"/>
        </w:rPr>
        <w:t>оставления муниципальной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0CE" w:rsidRDefault="00C250CE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C250CE" w:rsidRDefault="00C250CE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0CE" w:rsidRDefault="00C250CE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C250CE" w:rsidRDefault="00C250CE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601880"/>
    <w:multiLevelType w:val="hybridMultilevel"/>
    <w:tmpl w:val="745ECE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AD48A0"/>
    <w:multiLevelType w:val="hybridMultilevel"/>
    <w:tmpl w:val="2C2AC2EC"/>
    <w:lvl w:ilvl="0" w:tplc="969ECC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10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23E8"/>
    <w:rsid w:val="000203D8"/>
    <w:rsid w:val="00034098"/>
    <w:rsid w:val="0003423C"/>
    <w:rsid w:val="000418CA"/>
    <w:rsid w:val="00051ABB"/>
    <w:rsid w:val="0007371D"/>
    <w:rsid w:val="00081CF4"/>
    <w:rsid w:val="000A1051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96CBF"/>
    <w:rsid w:val="001A1580"/>
    <w:rsid w:val="001A49F6"/>
    <w:rsid w:val="001B3D74"/>
    <w:rsid w:val="001D1741"/>
    <w:rsid w:val="001F54C7"/>
    <w:rsid w:val="00217123"/>
    <w:rsid w:val="00221907"/>
    <w:rsid w:val="0022696E"/>
    <w:rsid w:val="00235D54"/>
    <w:rsid w:val="002477A9"/>
    <w:rsid w:val="00261115"/>
    <w:rsid w:val="00272C27"/>
    <w:rsid w:val="002757BB"/>
    <w:rsid w:val="002846D4"/>
    <w:rsid w:val="0029413A"/>
    <w:rsid w:val="002A57B1"/>
    <w:rsid w:val="002A6EEB"/>
    <w:rsid w:val="002B0657"/>
    <w:rsid w:val="002B40E1"/>
    <w:rsid w:val="002C035D"/>
    <w:rsid w:val="002C5520"/>
    <w:rsid w:val="002C5596"/>
    <w:rsid w:val="002C6137"/>
    <w:rsid w:val="002D0A86"/>
    <w:rsid w:val="002D2B90"/>
    <w:rsid w:val="00310243"/>
    <w:rsid w:val="00320A68"/>
    <w:rsid w:val="003273EE"/>
    <w:rsid w:val="00332023"/>
    <w:rsid w:val="003374E3"/>
    <w:rsid w:val="003643BA"/>
    <w:rsid w:val="00377F94"/>
    <w:rsid w:val="003D3197"/>
    <w:rsid w:val="003D6689"/>
    <w:rsid w:val="003E52B7"/>
    <w:rsid w:val="00416C9C"/>
    <w:rsid w:val="00431457"/>
    <w:rsid w:val="004374B3"/>
    <w:rsid w:val="004415E0"/>
    <w:rsid w:val="00461282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85A41"/>
    <w:rsid w:val="00597E43"/>
    <w:rsid w:val="005A0BD5"/>
    <w:rsid w:val="005C5C75"/>
    <w:rsid w:val="005D4A45"/>
    <w:rsid w:val="006013EF"/>
    <w:rsid w:val="00604B9B"/>
    <w:rsid w:val="00612E17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6E7BD5"/>
    <w:rsid w:val="00717B34"/>
    <w:rsid w:val="00736959"/>
    <w:rsid w:val="00744B58"/>
    <w:rsid w:val="00747FC4"/>
    <w:rsid w:val="00751ED6"/>
    <w:rsid w:val="00770183"/>
    <w:rsid w:val="00771ACB"/>
    <w:rsid w:val="007840B8"/>
    <w:rsid w:val="00786ADC"/>
    <w:rsid w:val="007A3E3D"/>
    <w:rsid w:val="007B4F55"/>
    <w:rsid w:val="007C7A81"/>
    <w:rsid w:val="007E13C2"/>
    <w:rsid w:val="007E52AB"/>
    <w:rsid w:val="007F1256"/>
    <w:rsid w:val="007F2853"/>
    <w:rsid w:val="008113E7"/>
    <w:rsid w:val="008123FA"/>
    <w:rsid w:val="0082348C"/>
    <w:rsid w:val="008238E8"/>
    <w:rsid w:val="0083450F"/>
    <w:rsid w:val="00836043"/>
    <w:rsid w:val="00844F6F"/>
    <w:rsid w:val="00853741"/>
    <w:rsid w:val="00857D85"/>
    <w:rsid w:val="0087251F"/>
    <w:rsid w:val="00875068"/>
    <w:rsid w:val="008801AC"/>
    <w:rsid w:val="00896058"/>
    <w:rsid w:val="008A00BF"/>
    <w:rsid w:val="008A2B44"/>
    <w:rsid w:val="008A7E1B"/>
    <w:rsid w:val="008C578D"/>
    <w:rsid w:val="008C7532"/>
    <w:rsid w:val="008F147B"/>
    <w:rsid w:val="008F37B5"/>
    <w:rsid w:val="009004A4"/>
    <w:rsid w:val="0091137E"/>
    <w:rsid w:val="00953253"/>
    <w:rsid w:val="00955C61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4D3F"/>
    <w:rsid w:val="009E6D60"/>
    <w:rsid w:val="009F082D"/>
    <w:rsid w:val="009F5969"/>
    <w:rsid w:val="00A01E32"/>
    <w:rsid w:val="00A135B8"/>
    <w:rsid w:val="00A30E83"/>
    <w:rsid w:val="00A4613F"/>
    <w:rsid w:val="00A46FBC"/>
    <w:rsid w:val="00A719CA"/>
    <w:rsid w:val="00A90D2B"/>
    <w:rsid w:val="00A9336F"/>
    <w:rsid w:val="00A9380F"/>
    <w:rsid w:val="00A94BC1"/>
    <w:rsid w:val="00AB4FCD"/>
    <w:rsid w:val="00AB683F"/>
    <w:rsid w:val="00AC35D6"/>
    <w:rsid w:val="00AC6E4C"/>
    <w:rsid w:val="00AD6A6E"/>
    <w:rsid w:val="00AD7A60"/>
    <w:rsid w:val="00AE1790"/>
    <w:rsid w:val="00AF059A"/>
    <w:rsid w:val="00AF11C0"/>
    <w:rsid w:val="00B04880"/>
    <w:rsid w:val="00B1227B"/>
    <w:rsid w:val="00B14CF1"/>
    <w:rsid w:val="00B22520"/>
    <w:rsid w:val="00B3376C"/>
    <w:rsid w:val="00B5515C"/>
    <w:rsid w:val="00B670F7"/>
    <w:rsid w:val="00BB2AB2"/>
    <w:rsid w:val="00BC0C20"/>
    <w:rsid w:val="00BE02A6"/>
    <w:rsid w:val="00BE39CB"/>
    <w:rsid w:val="00C14593"/>
    <w:rsid w:val="00C24329"/>
    <w:rsid w:val="00C243D0"/>
    <w:rsid w:val="00C250CE"/>
    <w:rsid w:val="00C4290C"/>
    <w:rsid w:val="00C661D3"/>
    <w:rsid w:val="00C85FAC"/>
    <w:rsid w:val="00CC3F8E"/>
    <w:rsid w:val="00CF45EC"/>
    <w:rsid w:val="00D03881"/>
    <w:rsid w:val="00D05000"/>
    <w:rsid w:val="00D34327"/>
    <w:rsid w:val="00D4691E"/>
    <w:rsid w:val="00D71DC4"/>
    <w:rsid w:val="00D75855"/>
    <w:rsid w:val="00D83DF3"/>
    <w:rsid w:val="00D841E3"/>
    <w:rsid w:val="00D84E72"/>
    <w:rsid w:val="00DA6B97"/>
    <w:rsid w:val="00DB3A86"/>
    <w:rsid w:val="00DC127F"/>
    <w:rsid w:val="00DC71F5"/>
    <w:rsid w:val="00DE23AC"/>
    <w:rsid w:val="00DF7289"/>
    <w:rsid w:val="00E02766"/>
    <w:rsid w:val="00E07C15"/>
    <w:rsid w:val="00E23C86"/>
    <w:rsid w:val="00E24139"/>
    <w:rsid w:val="00E32E43"/>
    <w:rsid w:val="00E46254"/>
    <w:rsid w:val="00E856E6"/>
    <w:rsid w:val="00E939E3"/>
    <w:rsid w:val="00EA46B7"/>
    <w:rsid w:val="00EA6426"/>
    <w:rsid w:val="00EB12E4"/>
    <w:rsid w:val="00EF39FD"/>
    <w:rsid w:val="00F02718"/>
    <w:rsid w:val="00F22D51"/>
    <w:rsid w:val="00F312BA"/>
    <w:rsid w:val="00F44ED6"/>
    <w:rsid w:val="00F460F7"/>
    <w:rsid w:val="00F500DB"/>
    <w:rsid w:val="00F56BB4"/>
    <w:rsid w:val="00F66DCD"/>
    <w:rsid w:val="00F86640"/>
    <w:rsid w:val="00FA08DB"/>
    <w:rsid w:val="00FA4C2E"/>
    <w:rsid w:val="00FC3A4F"/>
    <w:rsid w:val="00FC7E3A"/>
    <w:rsid w:val="00FD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597E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97E43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97E4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585A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35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5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1594</TotalTime>
  <Pages>5</Pages>
  <Words>1855</Words>
  <Characters>10575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39</cp:revision>
  <cp:lastPrinted>2017-06-02T11:15:00Z</cp:lastPrinted>
  <dcterms:created xsi:type="dcterms:W3CDTF">2017-03-24T11:40:00Z</dcterms:created>
  <dcterms:modified xsi:type="dcterms:W3CDTF">2017-06-29T13:21:00Z</dcterms:modified>
</cp:coreProperties>
</file>